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126" w:rsidRDefault="00DC1126" w:rsidP="00EF4A42">
      <w:pPr>
        <w:ind w:left="5103"/>
        <w:rPr>
          <w:rFonts w:ascii="Times New Roman" w:hAnsi="Times New Roman"/>
          <w:sz w:val="28"/>
          <w:szCs w:val="28"/>
        </w:rPr>
      </w:pPr>
    </w:p>
    <w:p w:rsidR="00DC1126" w:rsidRDefault="00DC1126" w:rsidP="00EF4A42">
      <w:pPr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Прокурору Дзержинского района Советнику юстиции М.В.Благереву</w:t>
      </w:r>
    </w:p>
    <w:p w:rsidR="00DC1126" w:rsidRDefault="00DC1126" w:rsidP="00EF4A42">
      <w:pPr>
        <w:ind w:left="5103"/>
        <w:rPr>
          <w:rFonts w:ascii="Times New Roman" w:hAnsi="Times New Roman"/>
          <w:sz w:val="28"/>
          <w:szCs w:val="28"/>
        </w:rPr>
      </w:pPr>
    </w:p>
    <w:p w:rsidR="00DC1126" w:rsidRDefault="00DC1126" w:rsidP="00EF4A42">
      <w:pPr>
        <w:ind w:left="5103"/>
        <w:rPr>
          <w:rFonts w:ascii="Times New Roman" w:hAnsi="Times New Roman"/>
          <w:sz w:val="28"/>
          <w:szCs w:val="28"/>
        </w:rPr>
      </w:pPr>
    </w:p>
    <w:p w:rsidR="00DC1126" w:rsidRDefault="00DC1126" w:rsidP="00EF4A42">
      <w:pPr>
        <w:ind w:left="5103"/>
        <w:rPr>
          <w:rFonts w:ascii="Times New Roman" w:hAnsi="Times New Roman"/>
          <w:sz w:val="28"/>
          <w:szCs w:val="28"/>
        </w:rPr>
      </w:pPr>
    </w:p>
    <w:p w:rsidR="00DC1126" w:rsidRDefault="00DC1126" w:rsidP="00891AD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Направляем на рассмотрение  проект решения о бюджете Орловского сельсовета Дзержинского района Красноярского края на 2018 год и плановый период 2019-2020 годов с приложениями.</w:t>
      </w:r>
    </w:p>
    <w:p w:rsidR="00DC1126" w:rsidRDefault="00DC1126" w:rsidP="00891AD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Прилагается:</w:t>
      </w:r>
    </w:p>
    <w:p w:rsidR="00DC1126" w:rsidRDefault="00DC1126" w:rsidP="00891ADA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Решения</w:t>
      </w:r>
      <w:r w:rsidRPr="0063258D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Приложения с № 1 по № 11)</w:t>
      </w:r>
    </w:p>
    <w:p w:rsidR="00DC1126" w:rsidRDefault="00DC1126" w:rsidP="00891ADA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Пояснительная записка</w:t>
      </w:r>
    </w:p>
    <w:p w:rsidR="00DC1126" w:rsidRDefault="00DC1126" w:rsidP="00891ADA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Налоговая политика</w:t>
      </w:r>
    </w:p>
    <w:p w:rsidR="00DC1126" w:rsidRDefault="00DC1126" w:rsidP="00891ADA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Бюджетная политика</w:t>
      </w:r>
    </w:p>
    <w:p w:rsidR="00DC1126" w:rsidRDefault="00DC1126" w:rsidP="00891ADA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Итоги социально-экономического развития Орловского сельсовета за январь-июнь 2017 года и оценка предполагаемых итогов на 2017 год.</w:t>
      </w:r>
    </w:p>
    <w:p w:rsidR="00DC1126" w:rsidRDefault="00DC1126" w:rsidP="00891ADA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 социально-экономического развития Орловского сельсовета на 2018 и плановый период 2019-2020 годов.</w:t>
      </w:r>
    </w:p>
    <w:p w:rsidR="00DC1126" w:rsidRDefault="00DC1126" w:rsidP="00891ADA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72535B">
        <w:rPr>
          <w:rFonts w:ascii="Times New Roman" w:hAnsi="Times New Roman"/>
          <w:sz w:val="28"/>
          <w:szCs w:val="28"/>
        </w:rPr>
        <w:t>Оценка ожидаемого исполнения бюджета Орловского сельсовета за 201</w:t>
      </w:r>
      <w:r>
        <w:rPr>
          <w:rFonts w:ascii="Times New Roman" w:hAnsi="Times New Roman"/>
          <w:sz w:val="28"/>
          <w:szCs w:val="28"/>
        </w:rPr>
        <w:t>7</w:t>
      </w:r>
      <w:r w:rsidRPr="0072535B">
        <w:rPr>
          <w:rFonts w:ascii="Times New Roman" w:hAnsi="Times New Roman"/>
          <w:sz w:val="28"/>
          <w:szCs w:val="28"/>
        </w:rPr>
        <w:t xml:space="preserve"> год</w:t>
      </w:r>
    </w:p>
    <w:p w:rsidR="00DC1126" w:rsidRDefault="00DC1126" w:rsidP="00891ADA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72535B">
        <w:rPr>
          <w:rFonts w:ascii="Times New Roman" w:hAnsi="Times New Roman"/>
          <w:sz w:val="28"/>
          <w:szCs w:val="28"/>
        </w:rPr>
        <w:t>Прогноз  бюджета Орловского сельсовета  на 201</w:t>
      </w:r>
      <w:r>
        <w:rPr>
          <w:rFonts w:ascii="Times New Roman" w:hAnsi="Times New Roman"/>
          <w:sz w:val="28"/>
          <w:szCs w:val="28"/>
        </w:rPr>
        <w:t>8</w:t>
      </w:r>
      <w:r w:rsidRPr="0072535B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20</w:t>
      </w:r>
      <w:r w:rsidRPr="0072535B">
        <w:rPr>
          <w:rFonts w:ascii="Times New Roman" w:hAnsi="Times New Roman"/>
          <w:sz w:val="28"/>
          <w:szCs w:val="28"/>
        </w:rPr>
        <w:t xml:space="preserve"> годы</w:t>
      </w:r>
    </w:p>
    <w:p w:rsidR="00DC1126" w:rsidRDefault="00DC1126" w:rsidP="00891ADA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Верхний предел долга</w:t>
      </w:r>
    </w:p>
    <w:p w:rsidR="00DC1126" w:rsidRDefault="00DC1126" w:rsidP="00891ADA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Паспорта муниципальных программ с приложениями</w:t>
      </w:r>
    </w:p>
    <w:p w:rsidR="00DC1126" w:rsidRDefault="00DC1126" w:rsidP="00891ADA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Реестр источников доходов местного бюджета</w:t>
      </w:r>
    </w:p>
    <w:p w:rsidR="00DC1126" w:rsidRDefault="00DC1126" w:rsidP="0060324D">
      <w:pPr>
        <w:pStyle w:val="ListParagraph"/>
        <w:jc w:val="both"/>
        <w:rPr>
          <w:rFonts w:ascii="Times New Roman" w:hAnsi="Times New Roman"/>
          <w:sz w:val="28"/>
          <w:szCs w:val="28"/>
        </w:rPr>
      </w:pPr>
    </w:p>
    <w:p w:rsidR="00DC1126" w:rsidRDefault="00DC1126" w:rsidP="0060324D">
      <w:pPr>
        <w:pStyle w:val="ListParagraph"/>
        <w:jc w:val="both"/>
        <w:rPr>
          <w:rFonts w:ascii="Times New Roman" w:hAnsi="Times New Roman"/>
          <w:sz w:val="28"/>
          <w:szCs w:val="28"/>
        </w:rPr>
      </w:pPr>
    </w:p>
    <w:p w:rsidR="00DC1126" w:rsidRDefault="00DC1126" w:rsidP="0060324D">
      <w:pPr>
        <w:pStyle w:val="ListParagraph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сельсовета                               В.Е.Крапивкин</w:t>
      </w:r>
    </w:p>
    <w:p w:rsidR="00DC1126" w:rsidRDefault="00DC1126" w:rsidP="0060324D">
      <w:pPr>
        <w:pStyle w:val="ListParagraph"/>
        <w:jc w:val="both"/>
        <w:rPr>
          <w:rFonts w:ascii="Times New Roman" w:hAnsi="Times New Roman"/>
          <w:sz w:val="28"/>
          <w:szCs w:val="28"/>
        </w:rPr>
      </w:pPr>
    </w:p>
    <w:p w:rsidR="00DC1126" w:rsidRPr="00EF4A42" w:rsidRDefault="00DC1126" w:rsidP="00891ADA">
      <w:pPr>
        <w:jc w:val="both"/>
        <w:rPr>
          <w:rFonts w:ascii="Times New Roman" w:hAnsi="Times New Roman"/>
          <w:sz w:val="28"/>
          <w:szCs w:val="28"/>
        </w:rPr>
      </w:pPr>
    </w:p>
    <w:sectPr w:rsidR="00DC1126" w:rsidRPr="00EF4A42" w:rsidSect="00F535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16EEF"/>
    <w:multiLevelType w:val="hybridMultilevel"/>
    <w:tmpl w:val="404883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9DF5D8F"/>
    <w:multiLevelType w:val="hybridMultilevel"/>
    <w:tmpl w:val="404883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FEA3AAB"/>
    <w:multiLevelType w:val="hybridMultilevel"/>
    <w:tmpl w:val="404883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4A42"/>
    <w:rsid w:val="0025245C"/>
    <w:rsid w:val="003E6802"/>
    <w:rsid w:val="0060324D"/>
    <w:rsid w:val="0063258D"/>
    <w:rsid w:val="0072535B"/>
    <w:rsid w:val="007776CA"/>
    <w:rsid w:val="007A220D"/>
    <w:rsid w:val="007A650C"/>
    <w:rsid w:val="00891ADA"/>
    <w:rsid w:val="00B170C8"/>
    <w:rsid w:val="00DC1126"/>
    <w:rsid w:val="00EF4A42"/>
    <w:rsid w:val="00F4739A"/>
    <w:rsid w:val="00F535A9"/>
    <w:rsid w:val="00FD31F4"/>
    <w:rsid w:val="00FF3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5A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91ADA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891ADA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91ADA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7A22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A22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122</TotalTime>
  <Pages>1</Pages>
  <Words>134</Words>
  <Characters>770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10</cp:revision>
  <cp:lastPrinted>2017-11-15T02:59:00Z</cp:lastPrinted>
  <dcterms:created xsi:type="dcterms:W3CDTF">2016-11-14T09:35:00Z</dcterms:created>
  <dcterms:modified xsi:type="dcterms:W3CDTF">2017-11-15T03:19:00Z</dcterms:modified>
</cp:coreProperties>
</file>